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DEED3" w14:textId="77777777" w:rsidR="00CB7BAB" w:rsidRDefault="00CB7BAB" w:rsidP="00CB7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391FB9F8" w14:textId="77777777" w:rsidR="00CB7BAB" w:rsidRDefault="00CB7BAB" w:rsidP="00CB7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Outwell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Clerk.   </w:t>
      </w:r>
    </w:p>
    <w:p w14:paraId="112E241B" w14:textId="77777777" w:rsidR="00CB7BAB" w:rsidRDefault="00CB7BAB" w:rsidP="00CB7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2BDE73" w14:textId="77777777" w:rsidR="00CB7BAB" w:rsidRDefault="00CB7BAB" w:rsidP="00CB7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01B5EC" w14:textId="77777777" w:rsidR="00CB7BAB" w:rsidRDefault="00CB7BAB" w:rsidP="00CB7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Jun.1467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was pardoned outlawry for</w:t>
      </w:r>
    </w:p>
    <w:p w14:paraId="54ACF7E6" w14:textId="77777777" w:rsidR="00CB7BAB" w:rsidRDefault="00CB7BAB" w:rsidP="00CB7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 appearing to answer him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Gloucote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(q.v.). touching a debt of </w:t>
      </w:r>
    </w:p>
    <w:p w14:paraId="0AAF123E" w14:textId="77777777" w:rsidR="00CB7BAB" w:rsidRDefault="00CB7BAB" w:rsidP="00CB7BA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marks. (C.P.R. 1467-77 p.3)</w:t>
      </w:r>
    </w:p>
    <w:p w14:paraId="795B8646" w14:textId="77777777" w:rsidR="00CB7BAB" w:rsidRDefault="00CB7BAB" w:rsidP="00CB7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3B1CA5" w14:textId="77777777" w:rsidR="00CB7BAB" w:rsidRDefault="00CB7BAB" w:rsidP="00CB7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C6D177" w14:textId="77777777" w:rsidR="00CB7BAB" w:rsidRDefault="00CB7BAB" w:rsidP="00CB7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2021</w:t>
      </w:r>
    </w:p>
    <w:p w14:paraId="5CF413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F5F98" w14:textId="77777777" w:rsidR="00CB7BAB" w:rsidRDefault="00CB7BAB" w:rsidP="009139A6">
      <w:r>
        <w:separator/>
      </w:r>
    </w:p>
  </w:endnote>
  <w:endnote w:type="continuationSeparator" w:id="0">
    <w:p w14:paraId="7B272721" w14:textId="77777777" w:rsidR="00CB7BAB" w:rsidRDefault="00CB7B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9CB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47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22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E2F77" w14:textId="77777777" w:rsidR="00CB7BAB" w:rsidRDefault="00CB7BAB" w:rsidP="009139A6">
      <w:r>
        <w:separator/>
      </w:r>
    </w:p>
  </w:footnote>
  <w:footnote w:type="continuationSeparator" w:id="0">
    <w:p w14:paraId="1BBF8B17" w14:textId="77777777" w:rsidR="00CB7BAB" w:rsidRDefault="00CB7B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F42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F72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B7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BA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B7B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042F6"/>
  <w15:chartTrackingRefBased/>
  <w15:docId w15:val="{63ED959D-DD16-46F1-A20D-AA459294C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2021-06-08T20:18:00Z</dcterms:created>
  <dcterms:modified xsi:type="dcterms:W3CDTF">2021-06-08T20:18:00Z</dcterms:modified>
</cp:coreProperties>
</file>